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page" w:tblpX="1878" w:tblpY="1282"/>
        <w:tblOverlap w:val="never"/>
        <w:tblW w:w="0" w:type="auto"/>
        <w:tblLayout w:type="fixed"/>
        <w:tblLook w:val="00A0"/>
      </w:tblPr>
      <w:tblGrid>
        <w:gridCol w:w="3969"/>
      </w:tblGrid>
      <w:tr w:rsidR="00500025" w:rsidRPr="001947FC" w:rsidTr="00B77A03">
        <w:trPr>
          <w:cantSplit/>
          <w:trHeight w:hRule="exact" w:val="3289"/>
        </w:trPr>
        <w:tc>
          <w:tcPr>
            <w:tcW w:w="3969" w:type="dxa"/>
            <w:noWrap/>
            <w:tcFitText/>
          </w:tcPr>
          <w:p w:rsidR="00500025" w:rsidRPr="003C4B13" w:rsidRDefault="00500025" w:rsidP="003C2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Герб города для бланка" style="width:27pt;height:40.5pt;visibility:visible">
                  <v:imagedata r:id="rId7" o:title=""/>
                </v:shape>
              </w:pict>
            </w:r>
            <w:r w:rsidRPr="003C4B13">
              <w:rPr>
                <w:rFonts w:ascii="Times New Roman" w:hAnsi="Times New Roman"/>
                <w:b/>
                <w:sz w:val="16"/>
                <w:szCs w:val="16"/>
              </w:rPr>
              <w:t>Ханты-Мансийский автономный округ-Югра</w:t>
            </w:r>
          </w:p>
          <w:p w:rsidR="00500025" w:rsidRPr="003C4B13" w:rsidRDefault="00500025" w:rsidP="003C24E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3C4B13">
              <w:rPr>
                <w:rFonts w:ascii="Times New Roman" w:hAnsi="Times New Roman"/>
                <w:b/>
                <w:sz w:val="16"/>
                <w:szCs w:val="16"/>
              </w:rPr>
              <w:t>муниципальное образование</w:t>
            </w:r>
          </w:p>
          <w:p w:rsidR="00500025" w:rsidRPr="003C4B13" w:rsidRDefault="00500025" w:rsidP="003C24E4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C4B13">
              <w:rPr>
                <w:rFonts w:ascii="Times New Roman" w:hAnsi="Times New Roman"/>
                <w:b/>
                <w:sz w:val="16"/>
                <w:szCs w:val="16"/>
              </w:rPr>
              <w:t>городской округ город Пыть-Ях</w:t>
            </w:r>
          </w:p>
          <w:p w:rsidR="00500025" w:rsidRPr="003C4B13" w:rsidRDefault="00500025" w:rsidP="003C2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500025" w:rsidRPr="003C4B13" w:rsidRDefault="00500025" w:rsidP="003C2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4B13">
              <w:rPr>
                <w:rFonts w:ascii="Times New Roman" w:hAnsi="Times New Roman"/>
                <w:b/>
                <w:sz w:val="20"/>
                <w:szCs w:val="20"/>
              </w:rPr>
              <w:t>ГЛАВА</w:t>
            </w:r>
          </w:p>
          <w:p w:rsidR="00500025" w:rsidRPr="003C4B13" w:rsidRDefault="00500025" w:rsidP="003C2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4B13">
              <w:rPr>
                <w:rFonts w:ascii="Times New Roman" w:hAnsi="Times New Roman"/>
                <w:b/>
                <w:sz w:val="20"/>
                <w:szCs w:val="20"/>
              </w:rPr>
              <w:t>АДМИНИСТРАЦИИ</w:t>
            </w:r>
          </w:p>
          <w:p w:rsidR="00500025" w:rsidRPr="003C4B13" w:rsidRDefault="00500025" w:rsidP="003C4B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4B13">
              <w:rPr>
                <w:rFonts w:ascii="Times New Roman" w:hAnsi="Times New Roman"/>
                <w:sz w:val="18"/>
                <w:szCs w:val="18"/>
              </w:rPr>
              <w:t>мкр.1, дом 18а, г.Пыть-Ях, 628380,</w:t>
            </w:r>
          </w:p>
          <w:p w:rsidR="00500025" w:rsidRPr="003C4B13" w:rsidRDefault="00500025" w:rsidP="003C4B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8" w:history="1">
              <w:r w:rsidRPr="003C4B13">
                <w:rPr>
                  <w:rStyle w:val="Hyperlink"/>
                  <w:rFonts w:ascii="Times New Roman" w:hAnsi="Times New Roman"/>
                  <w:color w:val="auto"/>
                  <w:sz w:val="18"/>
                  <w:szCs w:val="18"/>
                  <w:u w:val="none"/>
                </w:rPr>
                <w:t>http://adm.gov86.org</w:t>
              </w:r>
            </w:hyperlink>
            <w:r w:rsidRPr="003C4B13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3C4B13">
              <w:rPr>
                <w:rFonts w:ascii="Times New Roman" w:hAnsi="Times New Roman"/>
                <w:sz w:val="18"/>
                <w:szCs w:val="18"/>
                <w:lang w:val="en-US"/>
              </w:rPr>
              <w:t>adm</w:t>
            </w:r>
            <w:r w:rsidRPr="003C4B13">
              <w:rPr>
                <w:rFonts w:ascii="Times New Roman" w:hAnsi="Times New Roman"/>
                <w:sz w:val="18"/>
                <w:szCs w:val="18"/>
              </w:rPr>
              <w:t>@</w:t>
            </w:r>
            <w:r w:rsidRPr="003C4B13">
              <w:rPr>
                <w:rFonts w:ascii="Times New Roman" w:hAnsi="Times New Roman"/>
                <w:sz w:val="18"/>
                <w:szCs w:val="18"/>
                <w:lang w:val="en-US"/>
              </w:rPr>
              <w:t>gov</w:t>
            </w:r>
            <w:r w:rsidRPr="003C4B13">
              <w:rPr>
                <w:rFonts w:ascii="Times New Roman" w:hAnsi="Times New Roman"/>
                <w:sz w:val="18"/>
                <w:szCs w:val="18"/>
              </w:rPr>
              <w:t>86.</w:t>
            </w:r>
            <w:r w:rsidRPr="003C4B13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500025" w:rsidRPr="003C4B13" w:rsidRDefault="00500025" w:rsidP="003C4B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4B13">
              <w:rPr>
                <w:rFonts w:ascii="Times New Roman" w:hAnsi="Times New Roman"/>
                <w:sz w:val="18"/>
                <w:szCs w:val="18"/>
              </w:rPr>
              <w:t>т. (3463) 46-55-01, ф.42-23-24</w:t>
            </w:r>
          </w:p>
          <w:p w:rsidR="00500025" w:rsidRPr="003C4B13" w:rsidRDefault="00500025" w:rsidP="003C24E4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:rsidR="00500025" w:rsidRPr="003C4B13" w:rsidRDefault="00500025" w:rsidP="003C24E4">
            <w:pPr>
              <w:pStyle w:val="Header"/>
              <w:tabs>
                <w:tab w:val="left" w:pos="2977"/>
              </w:tabs>
              <w:jc w:val="center"/>
              <w:rPr>
                <w:rFonts w:ascii="Times New Roman" w:hAnsi="Times New Roman"/>
                <w:sz w:val="14"/>
              </w:rPr>
            </w:pPr>
            <w:r w:rsidRPr="003C4B13">
              <w:rPr>
                <w:rFonts w:ascii="Times New Roman" w:hAnsi="Times New Roman"/>
                <w:sz w:val="14"/>
              </w:rPr>
              <w:t>__________________________ № ____________</w:t>
            </w:r>
            <w:bookmarkStart w:id="0" w:name="_GoBack"/>
            <w:bookmarkEnd w:id="0"/>
            <w:r w:rsidRPr="003C4B13">
              <w:rPr>
                <w:rFonts w:ascii="Times New Roman" w:hAnsi="Times New Roman"/>
                <w:sz w:val="14"/>
              </w:rPr>
              <w:t>___________</w:t>
            </w:r>
          </w:p>
          <w:p w:rsidR="00500025" w:rsidRPr="003C4B13" w:rsidRDefault="00500025" w:rsidP="003C24E4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</w:p>
          <w:p w:rsidR="00500025" w:rsidRPr="003C4B13" w:rsidRDefault="00500025" w:rsidP="003C24E4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  <w:r w:rsidRPr="003C4B13">
              <w:rPr>
                <w:rFonts w:ascii="Times New Roman" w:hAnsi="Times New Roman"/>
                <w:sz w:val="14"/>
              </w:rPr>
              <w:t>на № _____________ от ______________________________</w:t>
            </w:r>
          </w:p>
          <w:p w:rsidR="00500025" w:rsidRPr="003C4B13" w:rsidRDefault="00500025" w:rsidP="0061320E">
            <w:pPr>
              <w:pStyle w:val="Heading5"/>
              <w:numPr>
                <w:ilvl w:val="0"/>
                <w:numId w:val="0"/>
              </w:numPr>
              <w:rPr>
                <w:sz w:val="18"/>
              </w:rPr>
            </w:pPr>
          </w:p>
          <w:p w:rsidR="00500025" w:rsidRPr="003C4B13" w:rsidRDefault="00500025" w:rsidP="00E40843">
            <w:pPr>
              <w:rPr>
                <w:lang w:eastAsia="ru-RU"/>
              </w:rPr>
            </w:pPr>
          </w:p>
          <w:p w:rsidR="00500025" w:rsidRPr="003C4B13" w:rsidRDefault="00500025" w:rsidP="00E40843">
            <w:pPr>
              <w:rPr>
                <w:lang w:eastAsia="ru-RU"/>
              </w:rPr>
            </w:pPr>
          </w:p>
          <w:p w:rsidR="00500025" w:rsidRPr="003C4B13" w:rsidRDefault="00500025" w:rsidP="00E40843">
            <w:pPr>
              <w:rPr>
                <w:lang w:eastAsia="ru-RU"/>
              </w:rPr>
            </w:pPr>
          </w:p>
          <w:p w:rsidR="00500025" w:rsidRPr="003C4B13" w:rsidRDefault="00500025" w:rsidP="00E40843">
            <w:pPr>
              <w:rPr>
                <w:lang w:eastAsia="ru-RU"/>
              </w:rPr>
            </w:pPr>
          </w:p>
          <w:p w:rsidR="00500025" w:rsidRPr="003C4B13" w:rsidRDefault="00500025" w:rsidP="00E40843">
            <w:pPr>
              <w:rPr>
                <w:lang w:eastAsia="ru-RU"/>
              </w:rPr>
            </w:pPr>
          </w:p>
          <w:p w:rsidR="00500025" w:rsidRPr="003C4B13" w:rsidRDefault="00500025" w:rsidP="00E40843">
            <w:pPr>
              <w:rPr>
                <w:lang w:eastAsia="ru-RU"/>
              </w:rPr>
            </w:pPr>
          </w:p>
          <w:p w:rsidR="00500025" w:rsidRPr="003C4B13" w:rsidRDefault="00500025" w:rsidP="00E40843">
            <w:pPr>
              <w:rPr>
                <w:lang w:eastAsia="ru-RU"/>
              </w:rPr>
            </w:pPr>
          </w:p>
          <w:p w:rsidR="00500025" w:rsidRPr="003C4B13" w:rsidRDefault="00500025" w:rsidP="00E40843">
            <w:pPr>
              <w:rPr>
                <w:lang w:eastAsia="ru-RU"/>
              </w:rPr>
            </w:pPr>
          </w:p>
          <w:p w:rsidR="00500025" w:rsidRPr="003C4B13" w:rsidRDefault="00500025" w:rsidP="00E40843">
            <w:pPr>
              <w:rPr>
                <w:lang w:eastAsia="ru-RU"/>
              </w:rPr>
            </w:pPr>
          </w:p>
          <w:p w:rsidR="00500025" w:rsidRPr="003C4B13" w:rsidRDefault="00500025" w:rsidP="00E40843">
            <w:pPr>
              <w:rPr>
                <w:lang w:eastAsia="ru-RU"/>
              </w:rPr>
            </w:pPr>
          </w:p>
          <w:p w:rsidR="00500025" w:rsidRPr="003C4B13" w:rsidRDefault="00500025" w:rsidP="00E40843">
            <w:pPr>
              <w:rPr>
                <w:lang w:eastAsia="ru-RU"/>
              </w:rPr>
            </w:pPr>
          </w:p>
          <w:p w:rsidR="00500025" w:rsidRPr="003C4B13" w:rsidRDefault="00500025" w:rsidP="00E40843">
            <w:pPr>
              <w:rPr>
                <w:lang w:eastAsia="ru-RU"/>
              </w:rPr>
            </w:pPr>
          </w:p>
          <w:p w:rsidR="00500025" w:rsidRPr="003C4B13" w:rsidRDefault="00500025" w:rsidP="00E40843">
            <w:pPr>
              <w:rPr>
                <w:lang w:eastAsia="ru-RU"/>
              </w:rPr>
            </w:pPr>
            <w:r w:rsidRPr="003C4B13">
              <w:rPr>
                <w:lang w:val="en-US" w:eastAsia="ru-RU"/>
              </w:rPr>
              <w:t>k</w:t>
            </w:r>
          </w:p>
          <w:p w:rsidR="00500025" w:rsidRPr="003C4B13" w:rsidRDefault="00500025" w:rsidP="00E40843">
            <w:pPr>
              <w:rPr>
                <w:lang w:eastAsia="ru-RU"/>
              </w:rPr>
            </w:pPr>
          </w:p>
          <w:p w:rsidR="00500025" w:rsidRPr="003C4B13" w:rsidRDefault="00500025" w:rsidP="00E40843">
            <w:pPr>
              <w:rPr>
                <w:lang w:eastAsia="ru-RU"/>
              </w:rPr>
            </w:pPr>
          </w:p>
          <w:p w:rsidR="00500025" w:rsidRPr="003C4B13" w:rsidRDefault="00500025" w:rsidP="00E40843">
            <w:pPr>
              <w:rPr>
                <w:lang w:eastAsia="ru-RU"/>
              </w:rPr>
            </w:pPr>
          </w:p>
          <w:p w:rsidR="00500025" w:rsidRPr="003C4B13" w:rsidRDefault="00500025" w:rsidP="00E40843">
            <w:pPr>
              <w:rPr>
                <w:lang w:eastAsia="ru-RU"/>
              </w:rPr>
            </w:pPr>
          </w:p>
          <w:p w:rsidR="00500025" w:rsidRPr="003C4B13" w:rsidRDefault="00500025" w:rsidP="00E40843">
            <w:pPr>
              <w:rPr>
                <w:lang w:eastAsia="ru-RU"/>
              </w:rPr>
            </w:pPr>
          </w:p>
          <w:p w:rsidR="00500025" w:rsidRPr="003C4B13" w:rsidRDefault="00500025" w:rsidP="00E40843">
            <w:pPr>
              <w:rPr>
                <w:lang w:eastAsia="ru-RU"/>
              </w:rPr>
            </w:pPr>
          </w:p>
          <w:p w:rsidR="00500025" w:rsidRPr="003C4B13" w:rsidRDefault="00500025" w:rsidP="00E40843">
            <w:pPr>
              <w:rPr>
                <w:lang w:eastAsia="ru-RU"/>
              </w:rPr>
            </w:pPr>
          </w:p>
          <w:p w:rsidR="00500025" w:rsidRPr="003C4B13" w:rsidRDefault="00500025" w:rsidP="00E40843">
            <w:pPr>
              <w:rPr>
                <w:lang w:eastAsia="ru-RU"/>
              </w:rPr>
            </w:pPr>
          </w:p>
          <w:p w:rsidR="00500025" w:rsidRPr="003C4B13" w:rsidRDefault="00500025" w:rsidP="00E40843">
            <w:pPr>
              <w:rPr>
                <w:lang w:eastAsia="ru-RU"/>
              </w:rPr>
            </w:pPr>
          </w:p>
          <w:p w:rsidR="00500025" w:rsidRPr="003C4B13" w:rsidRDefault="00500025" w:rsidP="00E40843">
            <w:pPr>
              <w:rPr>
                <w:lang w:eastAsia="ru-RU"/>
              </w:rPr>
            </w:pPr>
          </w:p>
        </w:tc>
      </w:tr>
    </w:tbl>
    <w:p w:rsidR="00500025" w:rsidRPr="003C4B13" w:rsidRDefault="00500025">
      <w:r w:rsidRPr="003C4B13">
        <w:tab/>
      </w:r>
    </w:p>
    <w:p w:rsidR="00500025" w:rsidRPr="003C4B13" w:rsidRDefault="00500025" w:rsidP="00387A51"/>
    <w:tbl>
      <w:tblPr>
        <w:tblpPr w:leftFromText="180" w:rightFromText="180" w:vertAnchor="text" w:horzAnchor="margin" w:tblpXSpec="right" w:tblpY="325"/>
        <w:tblW w:w="4820" w:type="dxa"/>
        <w:tblLook w:val="0000"/>
      </w:tblPr>
      <w:tblGrid>
        <w:gridCol w:w="4820"/>
      </w:tblGrid>
      <w:tr w:rsidR="00500025" w:rsidRPr="001947FC" w:rsidTr="00B77A03">
        <w:trPr>
          <w:cantSplit/>
          <w:trHeight w:hRule="exact" w:val="2835"/>
        </w:trPr>
        <w:tc>
          <w:tcPr>
            <w:tcW w:w="4820" w:type="dxa"/>
          </w:tcPr>
          <w:p w:rsidR="00500025" w:rsidRDefault="00500025" w:rsidP="006830E2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500025" w:rsidRDefault="00500025" w:rsidP="006830E2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500025" w:rsidRDefault="00500025" w:rsidP="006830E2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500025" w:rsidRPr="006C25B9" w:rsidRDefault="00500025" w:rsidP="006830E2">
            <w:pPr>
              <w:rPr>
                <w:rFonts w:ascii="Times New Roman" w:hAnsi="Times New Roman"/>
                <w:sz w:val="26"/>
                <w:szCs w:val="26"/>
              </w:rPr>
            </w:pPr>
            <w:r w:rsidRPr="006C25B9">
              <w:rPr>
                <w:rFonts w:ascii="Times New Roman" w:hAnsi="Times New Roman"/>
                <w:sz w:val="26"/>
                <w:szCs w:val="26"/>
              </w:rPr>
              <w:t>Главе города Пыть-Яха</w:t>
            </w:r>
          </w:p>
          <w:p w:rsidR="00500025" w:rsidRPr="006C25B9" w:rsidRDefault="00500025" w:rsidP="006830E2">
            <w:pPr>
              <w:rPr>
                <w:rFonts w:ascii="Times New Roman" w:hAnsi="Times New Roman"/>
                <w:sz w:val="26"/>
                <w:szCs w:val="26"/>
              </w:rPr>
            </w:pPr>
            <w:r w:rsidRPr="006C25B9">
              <w:rPr>
                <w:rFonts w:ascii="Times New Roman" w:hAnsi="Times New Roman"/>
                <w:sz w:val="26"/>
                <w:szCs w:val="26"/>
              </w:rPr>
              <w:t xml:space="preserve">И. П. Тарасовой </w:t>
            </w:r>
          </w:p>
          <w:p w:rsidR="00500025" w:rsidRDefault="00500025" w:rsidP="006830E2"/>
          <w:p w:rsidR="00500025" w:rsidRPr="001947FC" w:rsidRDefault="00500025" w:rsidP="001C3D24"/>
          <w:p w:rsidR="00500025" w:rsidRPr="001947FC" w:rsidRDefault="00500025" w:rsidP="001C3D24"/>
        </w:tc>
      </w:tr>
    </w:tbl>
    <w:p w:rsidR="00500025" w:rsidRPr="003C4B13" w:rsidRDefault="00500025" w:rsidP="00387A51"/>
    <w:p w:rsidR="00500025" w:rsidRDefault="00500025" w:rsidP="00387A51"/>
    <w:p w:rsidR="00500025" w:rsidRPr="006830E2" w:rsidRDefault="00500025" w:rsidP="006830E2"/>
    <w:p w:rsidR="00500025" w:rsidRPr="006830E2" w:rsidRDefault="00500025" w:rsidP="006830E2"/>
    <w:p w:rsidR="00500025" w:rsidRPr="006830E2" w:rsidRDefault="00500025" w:rsidP="006830E2"/>
    <w:p w:rsidR="00500025" w:rsidRPr="006830E2" w:rsidRDefault="00500025" w:rsidP="006830E2"/>
    <w:p w:rsidR="00500025" w:rsidRPr="006830E2" w:rsidRDefault="00500025" w:rsidP="006830E2"/>
    <w:p w:rsidR="00500025" w:rsidRPr="006C0AA3" w:rsidRDefault="00500025" w:rsidP="006830E2">
      <w:pPr>
        <w:pStyle w:val="BodyText"/>
        <w:jc w:val="center"/>
        <w:rPr>
          <w:sz w:val="26"/>
        </w:rPr>
      </w:pPr>
      <w:r w:rsidRPr="006C0AA3">
        <w:rPr>
          <w:sz w:val="26"/>
          <w:szCs w:val="26"/>
        </w:rPr>
        <w:t>Уважаемая Инна Петровна!</w:t>
      </w:r>
    </w:p>
    <w:p w:rsidR="00500025" w:rsidRDefault="00500025" w:rsidP="005F613F">
      <w:pPr>
        <w:pStyle w:val="BodyText"/>
        <w:spacing w:line="360" w:lineRule="auto"/>
        <w:rPr>
          <w:sz w:val="26"/>
        </w:rPr>
      </w:pPr>
    </w:p>
    <w:p w:rsidR="00500025" w:rsidRDefault="00500025" w:rsidP="0007243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sz w:val="26"/>
          <w:szCs w:val="26"/>
        </w:rPr>
        <w:tab/>
      </w:r>
      <w:r>
        <w:rPr>
          <w:rFonts w:ascii="Times New Roman" w:hAnsi="Times New Roman"/>
          <w:sz w:val="26"/>
          <w:szCs w:val="26"/>
          <w:lang w:eastAsia="ru-RU"/>
        </w:rPr>
        <w:t>В связи с празднование Дня города</w:t>
      </w:r>
      <w:r w:rsidRPr="00AD593D">
        <w:rPr>
          <w:rFonts w:ascii="Times New Roman" w:hAnsi="Times New Roman"/>
          <w:sz w:val="26"/>
          <w:szCs w:val="26"/>
          <w:lang w:eastAsia="ru-RU"/>
        </w:rPr>
        <w:t>, а</w:t>
      </w:r>
      <w:r w:rsidRPr="004F1D02">
        <w:rPr>
          <w:rFonts w:ascii="Times New Roman" w:hAnsi="Times New Roman"/>
          <w:sz w:val="26"/>
          <w:szCs w:val="26"/>
          <w:lang w:eastAsia="ru-RU"/>
        </w:rPr>
        <w:t xml:space="preserve"> также за значительные успехи в организации и совершенствовании учебного и воспитательного процессов, </w:t>
      </w:r>
      <w:r>
        <w:rPr>
          <w:rFonts w:ascii="Times New Roman" w:hAnsi="Times New Roman"/>
          <w:sz w:val="26"/>
          <w:szCs w:val="26"/>
          <w:lang w:eastAsia="ru-RU"/>
        </w:rPr>
        <w:t xml:space="preserve">формирование интеллектуального, культурного и нравственного развития личности, </w:t>
      </w:r>
      <w:r w:rsidRPr="004F1D02">
        <w:rPr>
          <w:rFonts w:ascii="Times New Roman" w:hAnsi="Times New Roman"/>
          <w:sz w:val="26"/>
          <w:szCs w:val="26"/>
          <w:lang w:eastAsia="ru-RU"/>
        </w:rPr>
        <w:t>большой личный вклад</w:t>
      </w:r>
      <w:r w:rsidRPr="00945B2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4F1D02">
        <w:rPr>
          <w:rFonts w:ascii="Times New Roman" w:hAnsi="Times New Roman"/>
          <w:sz w:val="26"/>
          <w:szCs w:val="26"/>
          <w:lang w:eastAsia="ru-RU"/>
        </w:rPr>
        <w:t>в развитие образования в городе и многолетний плодотворный труд</w:t>
      </w:r>
      <w:r w:rsidRPr="00AD593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658AE">
        <w:rPr>
          <w:rFonts w:ascii="Times New Roman" w:hAnsi="Times New Roman"/>
          <w:sz w:val="26"/>
          <w:szCs w:val="26"/>
          <w:lang w:eastAsia="ru-RU"/>
        </w:rPr>
        <w:t>Администрация города Пыть-Яха ходатайствует о</w:t>
      </w:r>
      <w:r>
        <w:rPr>
          <w:rFonts w:ascii="Times New Roman" w:hAnsi="Times New Roman"/>
          <w:sz w:val="26"/>
          <w:szCs w:val="26"/>
          <w:lang w:eastAsia="ru-RU"/>
        </w:rPr>
        <w:t xml:space="preserve"> занесении на Доску Почета города Пыть-Яха следующих кандидатур: </w:t>
      </w:r>
    </w:p>
    <w:p w:rsidR="00500025" w:rsidRDefault="00500025" w:rsidP="0007243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500025" w:rsidRPr="00032268" w:rsidRDefault="00500025" w:rsidP="00137572">
      <w:pPr>
        <w:widowControl w:val="0"/>
        <w:tabs>
          <w:tab w:val="num" w:pos="5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Паймина Лариса Валериановна, </w:t>
      </w:r>
      <w:r>
        <w:rPr>
          <w:rFonts w:ascii="Times New Roman" w:hAnsi="Times New Roman"/>
          <w:sz w:val="26"/>
          <w:szCs w:val="26"/>
        </w:rPr>
        <w:t>учитель</w:t>
      </w:r>
      <w:r w:rsidRPr="00032268">
        <w:rPr>
          <w:rFonts w:ascii="Times New Roman" w:hAnsi="Times New Roman"/>
          <w:sz w:val="26"/>
          <w:szCs w:val="26"/>
        </w:rPr>
        <w:t xml:space="preserve"> истории и обществознания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74517F">
        <w:rPr>
          <w:rFonts w:ascii="Times New Roman" w:hAnsi="Times New Roman"/>
          <w:sz w:val="26"/>
          <w:szCs w:val="26"/>
        </w:rPr>
        <w:t>муниципального бюджетного общеобразовательного учреждения средней общеобразовательной школы № 1 с углубленным изучением отдельных предметов</w:t>
      </w:r>
      <w:r>
        <w:rPr>
          <w:rFonts w:ascii="Times New Roman" w:hAnsi="Times New Roman"/>
          <w:b/>
          <w:sz w:val="26"/>
          <w:szCs w:val="26"/>
        </w:rPr>
        <w:t>;</w:t>
      </w:r>
    </w:p>
    <w:p w:rsidR="00500025" w:rsidRPr="002D09C9" w:rsidRDefault="00500025" w:rsidP="00137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00025" w:rsidRDefault="00500025" w:rsidP="00137572">
      <w:pPr>
        <w:widowControl w:val="0"/>
        <w:tabs>
          <w:tab w:val="num" w:pos="5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Волобуева Надежда Васильевна, </w:t>
      </w:r>
      <w:r w:rsidRPr="002D09C9">
        <w:rPr>
          <w:rFonts w:ascii="Times New Roman" w:hAnsi="Times New Roman"/>
          <w:sz w:val="26"/>
          <w:szCs w:val="26"/>
        </w:rPr>
        <w:t>учител</w:t>
      </w:r>
      <w:r>
        <w:rPr>
          <w:rFonts w:ascii="Times New Roman" w:hAnsi="Times New Roman"/>
          <w:sz w:val="26"/>
          <w:szCs w:val="26"/>
        </w:rPr>
        <w:t>ь</w:t>
      </w:r>
      <w:r w:rsidRPr="002D09C9">
        <w:rPr>
          <w:rFonts w:ascii="Times New Roman" w:hAnsi="Times New Roman"/>
          <w:sz w:val="26"/>
          <w:szCs w:val="26"/>
        </w:rPr>
        <w:t xml:space="preserve"> русского языка и литературы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74517F">
        <w:rPr>
          <w:rFonts w:ascii="Times New Roman" w:hAnsi="Times New Roman"/>
          <w:sz w:val="26"/>
          <w:szCs w:val="26"/>
        </w:rPr>
        <w:t xml:space="preserve">муниципального бюджетного общеобразовательного учреждения средней общеобразовательной школы № </w:t>
      </w:r>
      <w:r>
        <w:rPr>
          <w:rFonts w:ascii="Times New Roman" w:hAnsi="Times New Roman"/>
          <w:sz w:val="26"/>
          <w:szCs w:val="26"/>
        </w:rPr>
        <w:t>2;</w:t>
      </w:r>
    </w:p>
    <w:p w:rsidR="00500025" w:rsidRDefault="00500025" w:rsidP="00137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00025" w:rsidRDefault="00500025" w:rsidP="00137572">
      <w:pPr>
        <w:widowControl w:val="0"/>
        <w:tabs>
          <w:tab w:val="num" w:pos="5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D09C9">
        <w:rPr>
          <w:rFonts w:ascii="Times New Roman" w:hAnsi="Times New Roman"/>
          <w:b/>
          <w:sz w:val="26"/>
          <w:szCs w:val="26"/>
        </w:rPr>
        <w:t>Скрыль Галин</w:t>
      </w:r>
      <w:r>
        <w:rPr>
          <w:rFonts w:ascii="Times New Roman" w:hAnsi="Times New Roman"/>
          <w:b/>
          <w:sz w:val="26"/>
          <w:szCs w:val="26"/>
        </w:rPr>
        <w:t>а</w:t>
      </w:r>
      <w:r w:rsidRPr="002D09C9">
        <w:rPr>
          <w:rFonts w:ascii="Times New Roman" w:hAnsi="Times New Roman"/>
          <w:b/>
          <w:sz w:val="26"/>
          <w:szCs w:val="26"/>
        </w:rPr>
        <w:t xml:space="preserve"> Витальевн</w:t>
      </w:r>
      <w:r>
        <w:rPr>
          <w:rFonts w:ascii="Times New Roman" w:hAnsi="Times New Roman"/>
          <w:b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>, учитель</w:t>
      </w:r>
      <w:r w:rsidRPr="002D09C9">
        <w:rPr>
          <w:rFonts w:ascii="Times New Roman" w:hAnsi="Times New Roman"/>
          <w:sz w:val="26"/>
          <w:szCs w:val="26"/>
        </w:rPr>
        <w:t xml:space="preserve"> русского языка и литературы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74517F">
        <w:rPr>
          <w:rFonts w:ascii="Times New Roman" w:hAnsi="Times New Roman"/>
          <w:sz w:val="26"/>
          <w:szCs w:val="26"/>
        </w:rPr>
        <w:t xml:space="preserve">муниципального бюджетного общеобразовательного учреждения средней общеобразовательной школы № </w:t>
      </w:r>
      <w:r>
        <w:rPr>
          <w:rFonts w:ascii="Times New Roman" w:hAnsi="Times New Roman"/>
          <w:sz w:val="26"/>
          <w:szCs w:val="26"/>
        </w:rPr>
        <w:t>4;</w:t>
      </w:r>
    </w:p>
    <w:p w:rsidR="00500025" w:rsidRDefault="00500025" w:rsidP="00137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00025" w:rsidRDefault="00500025" w:rsidP="00137572">
      <w:pPr>
        <w:widowControl w:val="0"/>
        <w:tabs>
          <w:tab w:val="num" w:pos="5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Курносова Елена</w:t>
      </w:r>
      <w:r w:rsidRPr="002D09C9">
        <w:rPr>
          <w:rFonts w:ascii="Times New Roman" w:hAnsi="Times New Roman"/>
          <w:b/>
          <w:sz w:val="26"/>
          <w:szCs w:val="26"/>
        </w:rPr>
        <w:t xml:space="preserve"> Анатольевн</w:t>
      </w:r>
      <w:r>
        <w:rPr>
          <w:rFonts w:ascii="Times New Roman" w:hAnsi="Times New Roman"/>
          <w:b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, заместитель директора по учебно-воспитательной работе </w:t>
      </w:r>
      <w:r w:rsidRPr="0074517F">
        <w:rPr>
          <w:rFonts w:ascii="Times New Roman" w:hAnsi="Times New Roman"/>
          <w:sz w:val="26"/>
          <w:szCs w:val="26"/>
        </w:rPr>
        <w:t xml:space="preserve">муниципального бюджетного общеобразовательного учреждения средней общеобразовательной школы № </w:t>
      </w:r>
      <w:r>
        <w:rPr>
          <w:rFonts w:ascii="Times New Roman" w:hAnsi="Times New Roman"/>
          <w:sz w:val="26"/>
          <w:szCs w:val="26"/>
        </w:rPr>
        <w:t>6;</w:t>
      </w:r>
    </w:p>
    <w:p w:rsidR="00500025" w:rsidRDefault="00500025" w:rsidP="001375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00025" w:rsidRDefault="00500025" w:rsidP="00137572">
      <w:pPr>
        <w:widowControl w:val="0"/>
        <w:tabs>
          <w:tab w:val="num" w:pos="5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D09C9">
        <w:rPr>
          <w:rFonts w:ascii="Times New Roman" w:hAnsi="Times New Roman"/>
          <w:b/>
          <w:sz w:val="26"/>
          <w:szCs w:val="26"/>
        </w:rPr>
        <w:t>Процепко Татьян</w:t>
      </w:r>
      <w:r>
        <w:rPr>
          <w:rFonts w:ascii="Times New Roman" w:hAnsi="Times New Roman"/>
          <w:b/>
          <w:sz w:val="26"/>
          <w:szCs w:val="26"/>
        </w:rPr>
        <w:t>а</w:t>
      </w:r>
      <w:r w:rsidRPr="002D09C9">
        <w:rPr>
          <w:rFonts w:ascii="Times New Roman" w:hAnsi="Times New Roman"/>
          <w:b/>
          <w:sz w:val="26"/>
          <w:szCs w:val="26"/>
        </w:rPr>
        <w:t xml:space="preserve"> Михайловн</w:t>
      </w:r>
      <w:r>
        <w:rPr>
          <w:rFonts w:ascii="Times New Roman" w:hAnsi="Times New Roman"/>
          <w:b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, воспитатель </w:t>
      </w:r>
      <w:r w:rsidRPr="004862E9">
        <w:rPr>
          <w:rFonts w:ascii="Times New Roman" w:hAnsi="Times New Roman"/>
          <w:sz w:val="26"/>
          <w:szCs w:val="26"/>
        </w:rPr>
        <w:t>муниципального дошкольного образовательного автономного учреждения детский сад общеразвивающего вид</w:t>
      </w:r>
      <w:r>
        <w:rPr>
          <w:rFonts w:ascii="Times New Roman" w:hAnsi="Times New Roman"/>
          <w:sz w:val="26"/>
          <w:szCs w:val="26"/>
        </w:rPr>
        <w:t>а</w:t>
      </w:r>
      <w:r w:rsidRPr="004862E9">
        <w:rPr>
          <w:rFonts w:ascii="Times New Roman" w:hAnsi="Times New Roman"/>
          <w:sz w:val="26"/>
          <w:szCs w:val="26"/>
        </w:rPr>
        <w:t xml:space="preserve"> «Улыбка» с приоритетным осуществлением деятельности по социа</w:t>
      </w:r>
      <w:r>
        <w:rPr>
          <w:rFonts w:ascii="Times New Roman" w:hAnsi="Times New Roman"/>
          <w:sz w:val="26"/>
          <w:szCs w:val="26"/>
        </w:rPr>
        <w:t>льно-личностному развитию детей;</w:t>
      </w:r>
    </w:p>
    <w:p w:rsidR="00500025" w:rsidRDefault="00500025" w:rsidP="0007243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500025" w:rsidRDefault="00500025" w:rsidP="0007243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500FF9">
        <w:rPr>
          <w:rFonts w:ascii="Times New Roman" w:hAnsi="Times New Roman"/>
          <w:b/>
          <w:sz w:val="26"/>
          <w:szCs w:val="26"/>
          <w:lang w:eastAsia="ru-RU"/>
        </w:rPr>
        <w:t>Стробыкина Татьяна Матвеевна,</w:t>
      </w:r>
      <w:r>
        <w:rPr>
          <w:rFonts w:ascii="Times New Roman" w:hAnsi="Times New Roman"/>
          <w:sz w:val="26"/>
          <w:szCs w:val="26"/>
          <w:lang w:eastAsia="ru-RU"/>
        </w:rPr>
        <w:t xml:space="preserve"> директор </w:t>
      </w:r>
      <w:r w:rsidRPr="004862E9">
        <w:rPr>
          <w:rFonts w:ascii="Times New Roman" w:hAnsi="Times New Roman"/>
          <w:sz w:val="26"/>
          <w:szCs w:val="26"/>
        </w:rPr>
        <w:t>муниципального дошкольного образовательного автономного учреждения детский сад</w:t>
      </w:r>
      <w:r>
        <w:rPr>
          <w:rFonts w:ascii="Times New Roman" w:hAnsi="Times New Roman"/>
          <w:sz w:val="26"/>
          <w:szCs w:val="26"/>
        </w:rPr>
        <w:t xml:space="preserve"> «Родничок» комбинированного вида.</w:t>
      </w:r>
    </w:p>
    <w:p w:rsidR="00500025" w:rsidRDefault="00500025" w:rsidP="006830E2">
      <w:pPr>
        <w:pStyle w:val="BodyText"/>
        <w:ind w:firstLine="851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ind w:firstLine="851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ind w:firstLine="851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уважением, </w:t>
      </w:r>
    </w:p>
    <w:p w:rsidR="00500025" w:rsidRDefault="00500025" w:rsidP="006830E2">
      <w:pPr>
        <w:pStyle w:val="BodyText"/>
        <w:ind w:firstLine="851"/>
        <w:jc w:val="both"/>
        <w:rPr>
          <w:sz w:val="26"/>
          <w:szCs w:val="26"/>
        </w:rPr>
      </w:pPr>
    </w:p>
    <w:p w:rsidR="00500025" w:rsidRDefault="00500025" w:rsidP="00FB7C84">
      <w:pPr>
        <w:pStyle w:val="BodyText"/>
        <w:jc w:val="both"/>
        <w:rPr>
          <w:sz w:val="26"/>
          <w:szCs w:val="26"/>
        </w:rPr>
      </w:pPr>
      <w:r>
        <w:rPr>
          <w:sz w:val="26"/>
          <w:szCs w:val="26"/>
        </w:rPr>
        <w:t>И.о. главы администрации города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В. П. Бойко</w:t>
      </w:r>
    </w:p>
    <w:p w:rsidR="00500025" w:rsidRDefault="00500025" w:rsidP="006830E2">
      <w:pPr>
        <w:pStyle w:val="BodyText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jc w:val="both"/>
        <w:rPr>
          <w:sz w:val="26"/>
          <w:szCs w:val="26"/>
        </w:rPr>
      </w:pPr>
    </w:p>
    <w:p w:rsidR="00500025" w:rsidRDefault="00500025" w:rsidP="006830E2">
      <w:pPr>
        <w:pStyle w:val="BodyText"/>
        <w:jc w:val="both"/>
        <w:rPr>
          <w:sz w:val="26"/>
          <w:szCs w:val="26"/>
        </w:rPr>
      </w:pPr>
    </w:p>
    <w:p w:rsidR="00500025" w:rsidRPr="006830E2" w:rsidRDefault="00500025" w:rsidP="006830E2">
      <w:pPr>
        <w:pStyle w:val="BodyText"/>
        <w:jc w:val="both"/>
        <w:rPr>
          <w:sz w:val="20"/>
        </w:rPr>
      </w:pPr>
      <w:r w:rsidRPr="006830E2">
        <w:rPr>
          <w:sz w:val="20"/>
        </w:rPr>
        <w:t>Исп. Кулиш</w:t>
      </w:r>
    </w:p>
    <w:p w:rsidR="00500025" w:rsidRPr="00673CC7" w:rsidRDefault="00500025" w:rsidP="00673CC7">
      <w:pPr>
        <w:pStyle w:val="BodyText"/>
        <w:jc w:val="both"/>
        <w:rPr>
          <w:sz w:val="20"/>
        </w:rPr>
      </w:pPr>
      <w:r w:rsidRPr="00673CC7">
        <w:rPr>
          <w:sz w:val="20"/>
        </w:rPr>
        <w:t>42 23 10</w:t>
      </w:r>
    </w:p>
    <w:tbl>
      <w:tblPr>
        <w:tblpPr w:leftFromText="181" w:rightFromText="181" w:vertAnchor="text" w:horzAnchor="page" w:tblpX="1815" w:tblpY="9748"/>
        <w:tblW w:w="9582" w:type="dxa"/>
        <w:tblCellMar>
          <w:left w:w="57" w:type="dxa"/>
          <w:right w:w="57" w:type="dxa"/>
        </w:tblCellMar>
        <w:tblLook w:val="00A0"/>
      </w:tblPr>
      <w:tblGrid>
        <w:gridCol w:w="9582"/>
      </w:tblGrid>
      <w:tr w:rsidR="00500025" w:rsidRPr="001947FC" w:rsidTr="00B77A03">
        <w:trPr>
          <w:trHeight w:val="1121"/>
        </w:trPr>
        <w:tc>
          <w:tcPr>
            <w:tcW w:w="9639" w:type="dxa"/>
          </w:tcPr>
          <w:p w:rsidR="00500025" w:rsidRPr="003C4B13" w:rsidRDefault="00500025" w:rsidP="001947FC">
            <w:pPr>
              <w:tabs>
                <w:tab w:val="left" w:pos="3615"/>
              </w:tabs>
              <w:spacing w:after="0" w:line="240" w:lineRule="auto"/>
            </w:pPr>
          </w:p>
        </w:tc>
      </w:tr>
      <w:tr w:rsidR="00500025" w:rsidRPr="001947FC" w:rsidTr="00B77A03">
        <w:trPr>
          <w:trHeight w:val="1704"/>
        </w:trPr>
        <w:tc>
          <w:tcPr>
            <w:tcW w:w="9639" w:type="dxa"/>
          </w:tcPr>
          <w:p w:rsidR="00500025" w:rsidRPr="003C4B13" w:rsidRDefault="00500025" w:rsidP="001947FC">
            <w:pPr>
              <w:tabs>
                <w:tab w:val="left" w:pos="3615"/>
              </w:tabs>
              <w:spacing w:after="0" w:line="240" w:lineRule="auto"/>
            </w:pPr>
          </w:p>
        </w:tc>
      </w:tr>
    </w:tbl>
    <w:p w:rsidR="00500025" w:rsidRPr="0061320E" w:rsidRDefault="00500025" w:rsidP="006830E2">
      <w:pPr>
        <w:tabs>
          <w:tab w:val="left" w:pos="8445"/>
        </w:tabs>
      </w:pPr>
    </w:p>
    <w:sectPr w:rsidR="00500025" w:rsidRPr="0061320E" w:rsidSect="006830E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025" w:rsidRDefault="00500025" w:rsidP="001C3D24">
      <w:pPr>
        <w:spacing w:after="0" w:line="240" w:lineRule="auto"/>
      </w:pPr>
      <w:r>
        <w:separator/>
      </w:r>
    </w:p>
  </w:endnote>
  <w:endnote w:type="continuationSeparator" w:id="0">
    <w:p w:rsidR="00500025" w:rsidRDefault="00500025" w:rsidP="001C3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025" w:rsidRDefault="00500025" w:rsidP="001C3D24">
      <w:pPr>
        <w:spacing w:after="0" w:line="240" w:lineRule="auto"/>
      </w:pPr>
      <w:r>
        <w:separator/>
      </w:r>
    </w:p>
  </w:footnote>
  <w:footnote w:type="continuationSeparator" w:id="0">
    <w:p w:rsidR="00500025" w:rsidRDefault="00500025" w:rsidP="001C3D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D5E49"/>
    <w:multiLevelType w:val="multilevel"/>
    <w:tmpl w:val="04190029"/>
    <w:lvl w:ilvl="0">
      <w:start w:val="1"/>
      <w:numFmt w:val="decimal"/>
      <w:pStyle w:val="Heading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Heading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Heading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Heading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Heading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Heading9"/>
      <w:suff w:val="nothing"/>
      <w:lvlText w:val=""/>
      <w:lvlJc w:val="left"/>
      <w:rPr>
        <w:rFonts w:cs="Times New Roman"/>
      </w:rPr>
    </w:lvl>
  </w:abstractNum>
  <w:abstractNum w:abstractNumId="1">
    <w:nsid w:val="6D965200"/>
    <w:multiLevelType w:val="hybridMultilevel"/>
    <w:tmpl w:val="4054222A"/>
    <w:lvl w:ilvl="0" w:tplc="D0BE9B62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  <w:b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">
    <w:nsid w:val="7D5F6D54"/>
    <w:multiLevelType w:val="multilevel"/>
    <w:tmpl w:val="813EA5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3968"/>
    <w:rsid w:val="00000817"/>
    <w:rsid w:val="00017D8F"/>
    <w:rsid w:val="00032268"/>
    <w:rsid w:val="000418AF"/>
    <w:rsid w:val="0007243C"/>
    <w:rsid w:val="00082A4B"/>
    <w:rsid w:val="0009208B"/>
    <w:rsid w:val="000A5C77"/>
    <w:rsid w:val="000B491D"/>
    <w:rsid w:val="000E1B67"/>
    <w:rsid w:val="000E40F6"/>
    <w:rsid w:val="000E5F55"/>
    <w:rsid w:val="001147E3"/>
    <w:rsid w:val="00122FDA"/>
    <w:rsid w:val="00136EA2"/>
    <w:rsid w:val="00137572"/>
    <w:rsid w:val="001400A4"/>
    <w:rsid w:val="00140916"/>
    <w:rsid w:val="00150F7E"/>
    <w:rsid w:val="00151943"/>
    <w:rsid w:val="0016365B"/>
    <w:rsid w:val="001674FA"/>
    <w:rsid w:val="00174DA3"/>
    <w:rsid w:val="001947FC"/>
    <w:rsid w:val="001B0630"/>
    <w:rsid w:val="001B4930"/>
    <w:rsid w:val="001B57EE"/>
    <w:rsid w:val="001C3D24"/>
    <w:rsid w:val="001D44D7"/>
    <w:rsid w:val="002103BA"/>
    <w:rsid w:val="00230D7A"/>
    <w:rsid w:val="002355F9"/>
    <w:rsid w:val="00240B62"/>
    <w:rsid w:val="002463F1"/>
    <w:rsid w:val="00251BE6"/>
    <w:rsid w:val="002605CF"/>
    <w:rsid w:val="002902A0"/>
    <w:rsid w:val="0029753D"/>
    <w:rsid w:val="002B0AE0"/>
    <w:rsid w:val="002D09C9"/>
    <w:rsid w:val="002D491F"/>
    <w:rsid w:val="002F346E"/>
    <w:rsid w:val="002F3DCC"/>
    <w:rsid w:val="00306208"/>
    <w:rsid w:val="00325334"/>
    <w:rsid w:val="0033388B"/>
    <w:rsid w:val="0033671E"/>
    <w:rsid w:val="00343D19"/>
    <w:rsid w:val="00344870"/>
    <w:rsid w:val="0037585F"/>
    <w:rsid w:val="00387A51"/>
    <w:rsid w:val="003961A8"/>
    <w:rsid w:val="003B31F4"/>
    <w:rsid w:val="003C24E4"/>
    <w:rsid w:val="003C4B13"/>
    <w:rsid w:val="003C5407"/>
    <w:rsid w:val="003E3A39"/>
    <w:rsid w:val="003E4BED"/>
    <w:rsid w:val="003E59C7"/>
    <w:rsid w:val="0040261E"/>
    <w:rsid w:val="004123C6"/>
    <w:rsid w:val="00422B77"/>
    <w:rsid w:val="00426C60"/>
    <w:rsid w:val="00427309"/>
    <w:rsid w:val="00441169"/>
    <w:rsid w:val="00457C77"/>
    <w:rsid w:val="00474F3E"/>
    <w:rsid w:val="004753FE"/>
    <w:rsid w:val="0048111D"/>
    <w:rsid w:val="00483925"/>
    <w:rsid w:val="004862E9"/>
    <w:rsid w:val="00490397"/>
    <w:rsid w:val="004957A8"/>
    <w:rsid w:val="004A2BF2"/>
    <w:rsid w:val="004D1D10"/>
    <w:rsid w:val="004D5B07"/>
    <w:rsid w:val="004D5DD6"/>
    <w:rsid w:val="004F1D02"/>
    <w:rsid w:val="004F553B"/>
    <w:rsid w:val="004F55AA"/>
    <w:rsid w:val="00500025"/>
    <w:rsid w:val="00500FF9"/>
    <w:rsid w:val="005011AA"/>
    <w:rsid w:val="00503AAD"/>
    <w:rsid w:val="005128D0"/>
    <w:rsid w:val="005136ED"/>
    <w:rsid w:val="005137CF"/>
    <w:rsid w:val="0052772B"/>
    <w:rsid w:val="00531151"/>
    <w:rsid w:val="00536759"/>
    <w:rsid w:val="005649AA"/>
    <w:rsid w:val="005657FD"/>
    <w:rsid w:val="0057411D"/>
    <w:rsid w:val="005968AB"/>
    <w:rsid w:val="005A471E"/>
    <w:rsid w:val="005B0DB7"/>
    <w:rsid w:val="005B5B05"/>
    <w:rsid w:val="005C257F"/>
    <w:rsid w:val="005C7D99"/>
    <w:rsid w:val="005D6B1E"/>
    <w:rsid w:val="005E18C1"/>
    <w:rsid w:val="005F57CE"/>
    <w:rsid w:val="005F613F"/>
    <w:rsid w:val="005F67B0"/>
    <w:rsid w:val="00603BCC"/>
    <w:rsid w:val="0060456E"/>
    <w:rsid w:val="00612A44"/>
    <w:rsid w:val="0061320E"/>
    <w:rsid w:val="00644F9F"/>
    <w:rsid w:val="00645CB0"/>
    <w:rsid w:val="006621E5"/>
    <w:rsid w:val="00673CC7"/>
    <w:rsid w:val="00680105"/>
    <w:rsid w:val="006830E2"/>
    <w:rsid w:val="00690BB4"/>
    <w:rsid w:val="006A1055"/>
    <w:rsid w:val="006A180F"/>
    <w:rsid w:val="006B7450"/>
    <w:rsid w:val="006C0AA3"/>
    <w:rsid w:val="006C25B9"/>
    <w:rsid w:val="006C509E"/>
    <w:rsid w:val="006C75F6"/>
    <w:rsid w:val="006D646F"/>
    <w:rsid w:val="006F0726"/>
    <w:rsid w:val="006F1168"/>
    <w:rsid w:val="00711AC6"/>
    <w:rsid w:val="00717739"/>
    <w:rsid w:val="00727FC2"/>
    <w:rsid w:val="00743A83"/>
    <w:rsid w:val="0074517F"/>
    <w:rsid w:val="00745895"/>
    <w:rsid w:val="00761F99"/>
    <w:rsid w:val="0077092B"/>
    <w:rsid w:val="007717CD"/>
    <w:rsid w:val="007823F0"/>
    <w:rsid w:val="007C1C76"/>
    <w:rsid w:val="007D5DEA"/>
    <w:rsid w:val="007E7CA5"/>
    <w:rsid w:val="008208D3"/>
    <w:rsid w:val="008249A4"/>
    <w:rsid w:val="008403DE"/>
    <w:rsid w:val="008638B8"/>
    <w:rsid w:val="0088242C"/>
    <w:rsid w:val="00884F97"/>
    <w:rsid w:val="008943D9"/>
    <w:rsid w:val="008A558A"/>
    <w:rsid w:val="008B11D1"/>
    <w:rsid w:val="008D019D"/>
    <w:rsid w:val="008D0646"/>
    <w:rsid w:val="008D26EC"/>
    <w:rsid w:val="008D627E"/>
    <w:rsid w:val="008E3AEE"/>
    <w:rsid w:val="008F5B87"/>
    <w:rsid w:val="0090384F"/>
    <w:rsid w:val="009112AF"/>
    <w:rsid w:val="00942F78"/>
    <w:rsid w:val="00945B2D"/>
    <w:rsid w:val="00945F10"/>
    <w:rsid w:val="00973C0A"/>
    <w:rsid w:val="009827F8"/>
    <w:rsid w:val="00984D3C"/>
    <w:rsid w:val="0098752C"/>
    <w:rsid w:val="0099589C"/>
    <w:rsid w:val="009B7BA8"/>
    <w:rsid w:val="009C3C26"/>
    <w:rsid w:val="009C6942"/>
    <w:rsid w:val="009D789F"/>
    <w:rsid w:val="009F7F29"/>
    <w:rsid w:val="00A250BD"/>
    <w:rsid w:val="00A42B6E"/>
    <w:rsid w:val="00A71913"/>
    <w:rsid w:val="00A74CB2"/>
    <w:rsid w:val="00AD593D"/>
    <w:rsid w:val="00AE0D7F"/>
    <w:rsid w:val="00B01568"/>
    <w:rsid w:val="00B12441"/>
    <w:rsid w:val="00B23652"/>
    <w:rsid w:val="00B41542"/>
    <w:rsid w:val="00B42D67"/>
    <w:rsid w:val="00B632F6"/>
    <w:rsid w:val="00B77A03"/>
    <w:rsid w:val="00B77B25"/>
    <w:rsid w:val="00B94A6A"/>
    <w:rsid w:val="00B979FB"/>
    <w:rsid w:val="00BC1C21"/>
    <w:rsid w:val="00BC24C3"/>
    <w:rsid w:val="00BD35BB"/>
    <w:rsid w:val="00BD64A5"/>
    <w:rsid w:val="00BE44F0"/>
    <w:rsid w:val="00C02D8B"/>
    <w:rsid w:val="00C14051"/>
    <w:rsid w:val="00C15A25"/>
    <w:rsid w:val="00C25DD5"/>
    <w:rsid w:val="00C323F7"/>
    <w:rsid w:val="00C34A43"/>
    <w:rsid w:val="00C62E90"/>
    <w:rsid w:val="00C72855"/>
    <w:rsid w:val="00C7435A"/>
    <w:rsid w:val="00C76ABD"/>
    <w:rsid w:val="00C84FAF"/>
    <w:rsid w:val="00C87B76"/>
    <w:rsid w:val="00CA3B01"/>
    <w:rsid w:val="00CC3968"/>
    <w:rsid w:val="00CD0BCB"/>
    <w:rsid w:val="00CE137C"/>
    <w:rsid w:val="00CE2086"/>
    <w:rsid w:val="00CE56DD"/>
    <w:rsid w:val="00D06A4A"/>
    <w:rsid w:val="00D351A3"/>
    <w:rsid w:val="00D36E92"/>
    <w:rsid w:val="00D4014B"/>
    <w:rsid w:val="00D427E4"/>
    <w:rsid w:val="00D46CD3"/>
    <w:rsid w:val="00D52929"/>
    <w:rsid w:val="00D63018"/>
    <w:rsid w:val="00D73456"/>
    <w:rsid w:val="00D74CFB"/>
    <w:rsid w:val="00D825DF"/>
    <w:rsid w:val="00D839D5"/>
    <w:rsid w:val="00DA0EBB"/>
    <w:rsid w:val="00DA4FAB"/>
    <w:rsid w:val="00DB5C51"/>
    <w:rsid w:val="00DC52C8"/>
    <w:rsid w:val="00DD2723"/>
    <w:rsid w:val="00DE4F7D"/>
    <w:rsid w:val="00DF5124"/>
    <w:rsid w:val="00E10C78"/>
    <w:rsid w:val="00E10F81"/>
    <w:rsid w:val="00E23DAD"/>
    <w:rsid w:val="00E40843"/>
    <w:rsid w:val="00E45420"/>
    <w:rsid w:val="00E472E2"/>
    <w:rsid w:val="00EB5A87"/>
    <w:rsid w:val="00EB658A"/>
    <w:rsid w:val="00EE63E1"/>
    <w:rsid w:val="00F27273"/>
    <w:rsid w:val="00F4282F"/>
    <w:rsid w:val="00F52FC2"/>
    <w:rsid w:val="00F64BF9"/>
    <w:rsid w:val="00F658AE"/>
    <w:rsid w:val="00F7047C"/>
    <w:rsid w:val="00F71734"/>
    <w:rsid w:val="00F740B0"/>
    <w:rsid w:val="00F75155"/>
    <w:rsid w:val="00F86C7E"/>
    <w:rsid w:val="00FB6DD4"/>
    <w:rsid w:val="00FB7C84"/>
    <w:rsid w:val="00FC0DC4"/>
    <w:rsid w:val="00FC4FFE"/>
    <w:rsid w:val="00FD1643"/>
    <w:rsid w:val="00FE0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AE0D7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3968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C3968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/>
      <w:b/>
      <w:i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C3968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sz w:val="24"/>
      <w:szCs w:val="2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C3968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C396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C396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i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C3968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C3968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C3968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3968"/>
    <w:rPr>
      <w:rFonts w:ascii="Arial" w:hAnsi="Arial" w:cs="Times New Roman"/>
      <w:b/>
      <w:kern w:val="28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C3968"/>
    <w:rPr>
      <w:rFonts w:ascii="Arial" w:hAnsi="Arial" w:cs="Times New Roman"/>
      <w:b/>
      <w:i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C3968"/>
    <w:rPr>
      <w:rFonts w:ascii="Arial" w:hAnsi="Arial" w:cs="Times New Roman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C3968"/>
    <w:rPr>
      <w:rFonts w:ascii="Arial" w:hAnsi="Arial" w:cs="Times New Roman"/>
      <w:b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C396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C3968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C3968"/>
    <w:rPr>
      <w:rFonts w:ascii="Arial" w:hAnsi="Arial" w:cs="Times New Roman"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C3968"/>
    <w:rPr>
      <w:rFonts w:ascii="Arial" w:hAnsi="Arial" w:cs="Times New Roman"/>
      <w:i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C3968"/>
    <w:rPr>
      <w:rFonts w:ascii="Arial" w:hAnsi="Arial" w:cs="Times New Roman"/>
      <w:b/>
      <w:i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CC39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C396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C3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396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C3D2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C3D24"/>
    <w:rPr>
      <w:rFonts w:cs="Times New Roman"/>
    </w:rPr>
  </w:style>
  <w:style w:type="paragraph" w:styleId="BodyText">
    <w:name w:val="Body Text"/>
    <w:basedOn w:val="Normal"/>
    <w:link w:val="BodyTextChar"/>
    <w:uiPriority w:val="99"/>
    <w:locked/>
    <w:rsid w:val="006830E2"/>
    <w:pPr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8242C"/>
    <w:rPr>
      <w:rFonts w:cs="Times New Roman"/>
      <w:lang w:eastAsia="en-US"/>
    </w:rPr>
  </w:style>
  <w:style w:type="paragraph" w:customStyle="1" w:styleId="a">
    <w:name w:val="Знак"/>
    <w:basedOn w:val="Normal"/>
    <w:uiPriority w:val="99"/>
    <w:rsid w:val="00122FDA"/>
    <w:pPr>
      <w:spacing w:after="160" w:line="240" w:lineRule="exact"/>
    </w:pPr>
    <w:rPr>
      <w:rFonts w:ascii="Verdana" w:hAnsi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37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gov86.org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321</TotalTime>
  <Pages>3</Pages>
  <Words>316</Words>
  <Characters>1803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Admin</cp:lastModifiedBy>
  <cp:revision>85</cp:revision>
  <cp:lastPrinted>2013-05-13T09:24:00Z</cp:lastPrinted>
  <dcterms:created xsi:type="dcterms:W3CDTF">2012-12-14T04:19:00Z</dcterms:created>
  <dcterms:modified xsi:type="dcterms:W3CDTF">2013-05-13T09:25:00Z</dcterms:modified>
</cp:coreProperties>
</file>